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D4" w:rsidRPr="00DD03B5" w:rsidRDefault="009204D4" w:rsidP="00404A70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9204D4" w:rsidRDefault="009204D4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9204D4" w:rsidRDefault="009204D4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04D4" w:rsidRDefault="009204D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9204D4" w:rsidRDefault="009204D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9204D4" w:rsidRDefault="009204D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9204D4" w:rsidRDefault="009204D4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04D4" w:rsidRDefault="009204D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04D4" w:rsidRPr="00292291" w:rsidRDefault="009204D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9204D4" w:rsidRPr="00292291" w:rsidRDefault="009204D4" w:rsidP="000207F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9204D4" w:rsidRPr="00292291" w:rsidRDefault="009204D4" w:rsidP="00404A7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9204D4" w:rsidRPr="00292291" w:rsidRDefault="009204D4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9204D4" w:rsidRPr="006F32EF" w:rsidRDefault="009204D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204D4" w:rsidRPr="006F32EF" w:rsidRDefault="009204D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9204D4" w:rsidRDefault="009204D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6F32EF" w:rsidRDefault="009204D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9204D4" w:rsidRDefault="009204D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9204D4" w:rsidRPr="00292291" w:rsidRDefault="009204D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9204D4" w:rsidRDefault="009204D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9204D4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204D4" w:rsidRPr="00292291" w:rsidRDefault="009204D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9204D4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161211"/>
    <w:rsid w:val="001B0E59"/>
    <w:rsid w:val="002812AC"/>
    <w:rsid w:val="00292291"/>
    <w:rsid w:val="003915FC"/>
    <w:rsid w:val="003B39D0"/>
    <w:rsid w:val="003C4B0F"/>
    <w:rsid w:val="003E728E"/>
    <w:rsid w:val="00404A70"/>
    <w:rsid w:val="0044626B"/>
    <w:rsid w:val="004D1249"/>
    <w:rsid w:val="00523BE8"/>
    <w:rsid w:val="00587385"/>
    <w:rsid w:val="006F32EF"/>
    <w:rsid w:val="00734290"/>
    <w:rsid w:val="008F0448"/>
    <w:rsid w:val="009204D4"/>
    <w:rsid w:val="00930195"/>
    <w:rsid w:val="0094782C"/>
    <w:rsid w:val="009D4EA0"/>
    <w:rsid w:val="00A77376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309</Words>
  <Characters>1824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2013-11-26T12:56:00Z</dcterms:created>
  <dcterms:modified xsi:type="dcterms:W3CDTF">2013-11-26T12:56:00Z</dcterms:modified>
</cp:coreProperties>
</file>